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D2CA4" w14:textId="1608D68F" w:rsidR="00497A67" w:rsidRDefault="00497A67" w:rsidP="00497A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Pr="00B9100B">
        <w:rPr>
          <w:rFonts w:cs="Arial"/>
        </w:rPr>
        <w:t>:</w:t>
      </w:r>
      <w:r w:rsidR="001E195C">
        <w:rPr>
          <w:rFonts w:cs="Arial"/>
        </w:rPr>
        <w:t xml:space="preserve"> 4302-0136/2024-2</w:t>
      </w:r>
    </w:p>
    <w:p w14:paraId="5EE67388" w14:textId="5443D371" w:rsidR="00497A67" w:rsidRPr="00882EA9" w:rsidRDefault="00497A67" w:rsidP="00497A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1E195C">
        <w:rPr>
          <w:rFonts w:cs="Arial"/>
        </w:rPr>
        <w:t xml:space="preserve"> 2024-288</w:t>
      </w:r>
      <w:r w:rsidRPr="00B9100B">
        <w:rPr>
          <w:rFonts w:cs="Arial"/>
        </w:rPr>
        <w:t xml:space="preserve"> 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77777777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3F249F46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7AFF182B" w14:textId="77777777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274F1E5C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214C8943" w14:textId="77777777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03AA104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343FC97B" w14:textId="77777777" w:rsidR="00497A67" w:rsidRDefault="00497A67" w:rsidP="00497A67">
      <w:pPr>
        <w:jc w:val="both"/>
        <w:rPr>
          <w:rFonts w:cs="Arial"/>
        </w:rPr>
      </w:pPr>
    </w:p>
    <w:p w14:paraId="0E2141E9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2CEA5366" w14:textId="77777777" w:rsidR="00497A67" w:rsidRDefault="00497A67" w:rsidP="00497A67">
      <w:pPr>
        <w:jc w:val="both"/>
        <w:rPr>
          <w:rFonts w:cs="Arial"/>
        </w:rPr>
      </w:pPr>
    </w:p>
    <w:p w14:paraId="348E3C08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4FA1DFCA" w14:textId="77777777" w:rsidR="00497A67" w:rsidRDefault="00497A67" w:rsidP="00497A67">
      <w:pPr>
        <w:jc w:val="both"/>
        <w:rPr>
          <w:rFonts w:cs="Arial"/>
        </w:rPr>
      </w:pPr>
    </w:p>
    <w:p w14:paraId="10131CE8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48489F90" w14:textId="77777777" w:rsidR="00497A67" w:rsidRDefault="00497A67" w:rsidP="00497A67">
      <w:pPr>
        <w:jc w:val="both"/>
        <w:rPr>
          <w:rFonts w:cs="Arial"/>
        </w:rPr>
      </w:pPr>
    </w:p>
    <w:p w14:paraId="251E2265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7F389DB0" w14:textId="347481BC" w:rsidR="00497A67" w:rsidRDefault="00497A67" w:rsidP="00497A67">
      <w:pPr>
        <w:jc w:val="both"/>
        <w:rPr>
          <w:rFonts w:cs="Arial"/>
        </w:rPr>
      </w:pPr>
    </w:p>
    <w:p w14:paraId="3A06665E" w14:textId="7777777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229200B0" w14:textId="76EFC971" w:rsidR="00497A67" w:rsidRDefault="00497A67" w:rsidP="00497A67">
      <w:pPr>
        <w:jc w:val="both"/>
        <w:rPr>
          <w:rFonts w:cs="Arial"/>
        </w:rPr>
      </w:pPr>
    </w:p>
    <w:p w14:paraId="680FE677" w14:textId="2F04CDE1" w:rsidR="001E195C" w:rsidRDefault="001E195C" w:rsidP="00497A67">
      <w:pPr>
        <w:jc w:val="both"/>
        <w:rPr>
          <w:rFonts w:cs="Arial"/>
        </w:rPr>
      </w:pPr>
      <w:r>
        <w:rPr>
          <w:rFonts w:cs="Arial"/>
        </w:rPr>
        <w:t>Predmet pogodbe:___________________________________________________________</w:t>
      </w:r>
    </w:p>
    <w:p w14:paraId="4F8271C6" w14:textId="2E0C991D" w:rsidR="001E195C" w:rsidRDefault="001E195C" w:rsidP="00497A67">
      <w:pPr>
        <w:jc w:val="both"/>
        <w:rPr>
          <w:rFonts w:cs="Arial"/>
        </w:rPr>
      </w:pPr>
    </w:p>
    <w:p w14:paraId="68C436F8" w14:textId="79BCEA22" w:rsidR="001E195C" w:rsidRDefault="001E195C" w:rsidP="001E195C">
      <w:pPr>
        <w:jc w:val="both"/>
        <w:rPr>
          <w:rFonts w:cs="Arial"/>
        </w:rPr>
      </w:pPr>
      <w:r>
        <w:rPr>
          <w:rFonts w:cs="Arial"/>
        </w:rPr>
        <w:t xml:space="preserve">Opis storitve </w:t>
      </w:r>
      <w:r w:rsidRPr="001E195C">
        <w:rPr>
          <w:rFonts w:cs="Arial"/>
          <w:i/>
          <w:color w:val="A6A6A6" w:themeColor="background1" w:themeShade="A6"/>
          <w:sz w:val="18"/>
          <w:szCs w:val="18"/>
        </w:rPr>
        <w:t>(naročnik priporoča, da se opis navede tako da bo iz opisa razvidno izpolnitev pogoja)</w:t>
      </w:r>
      <w:r>
        <w:rPr>
          <w:rFonts w:cs="Arial"/>
        </w:rPr>
        <w:t>: __________________________________________________</w:t>
      </w:r>
      <w:r>
        <w:rPr>
          <w:rFonts w:cs="Arial"/>
        </w:rPr>
        <w:t>________________________</w:t>
      </w:r>
    </w:p>
    <w:p w14:paraId="5F6F1BAD" w14:textId="7E9DF9C5" w:rsidR="001E195C" w:rsidRDefault="001E195C" w:rsidP="001E195C">
      <w:pPr>
        <w:jc w:val="both"/>
        <w:rPr>
          <w:rFonts w:cs="Arial"/>
        </w:rPr>
      </w:pPr>
    </w:p>
    <w:p w14:paraId="0D83F2FB" w14:textId="3209ED4D" w:rsidR="001E195C" w:rsidRDefault="001E195C" w:rsidP="001E195C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</w:t>
      </w:r>
    </w:p>
    <w:p w14:paraId="213B50E0" w14:textId="74B898A0" w:rsidR="001E195C" w:rsidRDefault="001E195C" w:rsidP="00497A67">
      <w:pPr>
        <w:jc w:val="both"/>
        <w:rPr>
          <w:rFonts w:cs="Arial"/>
        </w:rPr>
      </w:pPr>
    </w:p>
    <w:p w14:paraId="56311FED" w14:textId="1AB419F5" w:rsidR="00497A67" w:rsidRPr="001E195C" w:rsidRDefault="00497A67" w:rsidP="00497A67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</w:rPr>
        <w:t xml:space="preserve">Vrednost storitve: _____________ </w:t>
      </w:r>
      <w:r w:rsidRPr="001E195C">
        <w:rPr>
          <w:rFonts w:cs="Arial"/>
          <w:i/>
          <w:color w:val="A6A6A6" w:themeColor="background1" w:themeShade="A6"/>
          <w:sz w:val="18"/>
          <w:szCs w:val="18"/>
        </w:rPr>
        <w:t>(v EUR brez DDV)</w:t>
      </w:r>
    </w:p>
    <w:p w14:paraId="35A2A595" w14:textId="77777777" w:rsidR="00497A67" w:rsidRDefault="00497A67" w:rsidP="00497A67">
      <w:pPr>
        <w:jc w:val="both"/>
        <w:rPr>
          <w:rFonts w:cs="Arial"/>
        </w:rPr>
      </w:pPr>
    </w:p>
    <w:p w14:paraId="3BB720D7" w14:textId="333B61F6" w:rsidR="00497A67" w:rsidRDefault="001E195C" w:rsidP="00497A67">
      <w:pPr>
        <w:jc w:val="both"/>
        <w:rPr>
          <w:rFonts w:cs="Arial"/>
        </w:rPr>
      </w:pPr>
      <w:r>
        <w:rPr>
          <w:rFonts w:cs="Arial"/>
        </w:rPr>
        <w:t xml:space="preserve">Trajanje storitve </w:t>
      </w:r>
      <w:r w:rsidRPr="001E195C">
        <w:rPr>
          <w:rFonts w:cs="Arial"/>
          <w:i/>
          <w:color w:val="A6A6A6" w:themeColor="background1" w:themeShade="A6"/>
          <w:sz w:val="18"/>
          <w:szCs w:val="18"/>
        </w:rPr>
        <w:t>(navede se začetek n konec trajanja storitve)</w:t>
      </w:r>
      <w:r w:rsidR="00497A67">
        <w:rPr>
          <w:rFonts w:cs="Arial"/>
        </w:rPr>
        <w:t>:_______________</w:t>
      </w:r>
      <w:r>
        <w:rPr>
          <w:rFonts w:cs="Arial"/>
        </w:rPr>
        <w:t>_________________</w:t>
      </w:r>
    </w:p>
    <w:p w14:paraId="7B73BE87" w14:textId="77777777" w:rsidR="00497A67" w:rsidRDefault="00497A67" w:rsidP="00497A67">
      <w:pPr>
        <w:jc w:val="both"/>
        <w:rPr>
          <w:rFonts w:cs="Arial"/>
        </w:rPr>
      </w:pPr>
    </w:p>
    <w:p w14:paraId="22614CDC" w14:textId="1531EBC4" w:rsidR="00497A67" w:rsidRPr="001E195C" w:rsidRDefault="00497A67" w:rsidP="00497A67">
      <w:pPr>
        <w:jc w:val="both"/>
        <w:rPr>
          <w:rFonts w:cs="Arial"/>
          <w:i/>
          <w:sz w:val="18"/>
          <w:szCs w:val="18"/>
        </w:rPr>
      </w:pPr>
      <w:r w:rsidRPr="001E195C">
        <w:rPr>
          <w:rFonts w:cs="Arial"/>
        </w:rPr>
        <w:t>Kot naročnik navedene referenčne storitve potrjujemo, da je sodelujoče podjetje uspešno (</w:t>
      </w:r>
      <w:r w:rsidR="001E195C" w:rsidRPr="001E195C">
        <w:rPr>
          <w:rFonts w:cs="Arial"/>
        </w:rPr>
        <w:t>tj. kvalitetno, zanesljivo, strokovno in v skladu s pogodbo, naročilnico, ipd.</w:t>
      </w:r>
      <w:r w:rsidRPr="001E195C">
        <w:rPr>
          <w:rFonts w:cs="Arial"/>
        </w:rPr>
        <w:t xml:space="preserve">) izvedel zgoraj navedeno referenčno storitev. </w:t>
      </w:r>
    </w:p>
    <w:p w14:paraId="09CE6BAB" w14:textId="77777777" w:rsidR="00497A67" w:rsidRDefault="00497A67" w:rsidP="00497A67">
      <w:pPr>
        <w:jc w:val="both"/>
        <w:rPr>
          <w:rFonts w:cs="Arial"/>
        </w:rPr>
      </w:pPr>
    </w:p>
    <w:p w14:paraId="4F052722" w14:textId="77777777" w:rsidR="00497A67" w:rsidRDefault="00497A67" w:rsidP="00497A67">
      <w:pPr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97A67" w14:paraId="611C31B8" w14:textId="77777777" w:rsidTr="00462CD8">
        <w:tc>
          <w:tcPr>
            <w:tcW w:w="163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462CD8">
        <w:tc>
          <w:tcPr>
            <w:tcW w:w="163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462CD8">
        <w:tc>
          <w:tcPr>
            <w:tcW w:w="163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08F7CA11" w14:textId="77777777" w:rsidR="00497A67" w:rsidRDefault="00497A67" w:rsidP="00497A67">
      <w:pPr>
        <w:jc w:val="both"/>
        <w:rPr>
          <w:rFonts w:cs="Arial"/>
          <w:i/>
        </w:rPr>
      </w:pPr>
    </w:p>
    <w:p w14:paraId="250FB43C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08588E27" w14:textId="0835E96E" w:rsidR="00497A67" w:rsidRPr="005B4793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48521C8C" w14:textId="77777777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2C770E24" w14:textId="6F1D7A65" w:rsidR="00EF5515" w:rsidRPr="001E195C" w:rsidRDefault="00497A67" w:rsidP="001E195C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  <w:bookmarkStart w:id="0" w:name="_GoBack"/>
      <w:bookmarkEnd w:id="0"/>
    </w:p>
    <w:sectPr w:rsidR="00EF5515" w:rsidRPr="001E195C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65897" w14:textId="77777777" w:rsidR="006D72D7" w:rsidRDefault="006D72D7">
      <w:r>
        <w:separator/>
      </w:r>
    </w:p>
  </w:endnote>
  <w:endnote w:type="continuationSeparator" w:id="0">
    <w:p w14:paraId="361D0886" w14:textId="77777777" w:rsidR="006D72D7" w:rsidRDefault="006D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27FDE1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E195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E195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5E49363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195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195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5213D" w14:textId="77777777" w:rsidR="006D72D7" w:rsidRDefault="006D72D7">
      <w:r>
        <w:separator/>
      </w:r>
    </w:p>
  </w:footnote>
  <w:footnote w:type="continuationSeparator" w:id="0">
    <w:p w14:paraId="271C93B4" w14:textId="77777777" w:rsidR="006D72D7" w:rsidRDefault="006D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91AAECE" w:rsidR="00C0552D" w:rsidRPr="009F4AF4" w:rsidRDefault="004B1233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D5DE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195C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8726C2-2361-4348-B728-A59508C02A3B}">
  <ds:schemaRefs>
    <ds:schemaRef ds:uri="http://purl.org/dc/dcmitype/"/>
    <ds:schemaRef ds:uri="http://purl.org/dc/elements/1.1/"/>
    <ds:schemaRef ds:uri="http://schemas.microsoft.com/office/2006/documentManagement/types"/>
    <ds:schemaRef ds:uri="6a4cc071-bd85-44c5-acc7-68a9b922d49c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64b5e79a-161e-4f4f-95e3-8c5cd0f50b6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8C02ED-B39F-422F-801E-A1680B086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6C4DE6-3357-42BB-BC45-8D200981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</TotalTime>
  <Pages>1</Pages>
  <Words>232</Words>
  <Characters>1329</Characters>
  <Application>Microsoft Office Word</Application>
  <DocSecurity>0</DocSecurity>
  <Lines>11</Lines>
  <Paragraphs>3</Paragraphs>
  <ScaleCrop>false</ScaleCrop>
  <Company>ZRSBR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18</cp:revision>
  <cp:lastPrinted>2016-06-20T06:30:00Z</cp:lastPrinted>
  <dcterms:created xsi:type="dcterms:W3CDTF">2021-05-24T06:18:00Z</dcterms:created>
  <dcterms:modified xsi:type="dcterms:W3CDTF">2024-09-26T08:34:00Z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